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616CCD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30CE" w:rsidRPr="000F6C10" w:rsidRDefault="00A611FF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650328" w:rsidRDefault="00A966EF" w:rsidP="00E90A79">
      <w:pPr>
        <w:shd w:val="clear" w:color="auto" w:fill="FFFFFF"/>
        <w:tabs>
          <w:tab w:val="left" w:pos="1490"/>
        </w:tabs>
        <w:rPr>
          <w:szCs w:val="28"/>
        </w:rPr>
      </w:pPr>
      <w:r>
        <w:rPr>
          <w:szCs w:val="28"/>
        </w:rPr>
        <w:t xml:space="preserve">22.09.2022                                                                                                            № 445 </w:t>
      </w:r>
      <w:r w:rsidR="005C0C7A"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</w:t>
      </w:r>
      <w:r w:rsidR="008B156B">
        <w:rPr>
          <w:szCs w:val="28"/>
        </w:rPr>
        <w:t xml:space="preserve">и дополнений </w:t>
      </w:r>
      <w:r>
        <w:rPr>
          <w:szCs w:val="28"/>
        </w:rPr>
        <w:t xml:space="preserve">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650C77">
        <w:rPr>
          <w:szCs w:val="28"/>
        </w:rPr>
        <w:t xml:space="preserve"> на 2022</w:t>
      </w:r>
      <w:r w:rsidR="00D81AA8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650C77">
        <w:rPr>
          <w:szCs w:val="28"/>
        </w:rPr>
        <w:t>4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A966EF">
      <w:pPr>
        <w:ind w:right="-1" w:firstLine="709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Юсьвинско</w:t>
      </w:r>
      <w:r w:rsidR="00EF5924">
        <w:rPr>
          <w:szCs w:val="28"/>
        </w:rPr>
        <w:t>м</w:t>
      </w:r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BA434D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650C77">
        <w:rPr>
          <w:szCs w:val="28"/>
        </w:rPr>
        <w:t>15.12.2021</w:t>
      </w:r>
      <w:r w:rsidR="00F84509">
        <w:rPr>
          <w:szCs w:val="28"/>
        </w:rPr>
        <w:t xml:space="preserve"> № </w:t>
      </w:r>
      <w:r w:rsidR="00650C77">
        <w:rPr>
          <w:szCs w:val="28"/>
        </w:rPr>
        <w:t>376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650C77">
        <w:rPr>
          <w:szCs w:val="28"/>
        </w:rPr>
        <w:t>2</w:t>
      </w:r>
      <w:r w:rsidRPr="002B2AA1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Pr="002B2AA1">
        <w:rPr>
          <w:szCs w:val="28"/>
        </w:rPr>
        <w:t>-202</w:t>
      </w:r>
      <w:r w:rsidR="00650C77">
        <w:rPr>
          <w:szCs w:val="28"/>
        </w:rPr>
        <w:t>4</w:t>
      </w:r>
      <w:r w:rsidRPr="002B2AA1">
        <w:rPr>
          <w:szCs w:val="28"/>
        </w:rPr>
        <w:t xml:space="preserve"> годов» следующие изменения</w:t>
      </w:r>
      <w:r w:rsidR="008B156B">
        <w:rPr>
          <w:szCs w:val="28"/>
        </w:rPr>
        <w:t xml:space="preserve"> и дополнения</w:t>
      </w:r>
      <w:r w:rsidRPr="002B2AA1">
        <w:rPr>
          <w:szCs w:val="28"/>
        </w:rPr>
        <w:t>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4F2930">
        <w:rPr>
          <w:szCs w:val="28"/>
        </w:rPr>
        <w:t>1.1.</w:t>
      </w:r>
      <w:r w:rsidR="00A22E2B">
        <w:rPr>
          <w:szCs w:val="28"/>
        </w:rPr>
        <w:t>Часть 1 с</w:t>
      </w:r>
      <w:r w:rsidR="00524587">
        <w:rPr>
          <w:szCs w:val="28"/>
        </w:rPr>
        <w:t>тать</w:t>
      </w:r>
      <w:r w:rsidR="00A22E2B">
        <w:rPr>
          <w:szCs w:val="28"/>
        </w:rPr>
        <w:t>и</w:t>
      </w:r>
      <w:r w:rsidRPr="002B2AA1">
        <w:rPr>
          <w:szCs w:val="28"/>
        </w:rPr>
        <w:t xml:space="preserve"> 1</w:t>
      </w:r>
      <w:r w:rsidR="003D59F8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1B2AAE" w:rsidRPr="005022BA" w:rsidRDefault="002276EC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F84509" w:rsidRPr="005022BA">
        <w:rPr>
          <w:szCs w:val="28"/>
        </w:rPr>
        <w:t xml:space="preserve">1. </w:t>
      </w:r>
      <w:r w:rsidR="001B2AAE" w:rsidRPr="005022BA">
        <w:rPr>
          <w:szCs w:val="28"/>
        </w:rPr>
        <w:t>Утвердить основные характеристики бюджета Юсьвинского муниципального округа Пермского края на 202</w:t>
      </w:r>
      <w:r w:rsidR="00650C77">
        <w:rPr>
          <w:szCs w:val="28"/>
        </w:rPr>
        <w:t>2</w:t>
      </w:r>
      <w:r w:rsidR="001B2AAE" w:rsidRPr="005022BA">
        <w:rPr>
          <w:szCs w:val="28"/>
        </w:rPr>
        <w:t xml:space="preserve"> год (далее – бюджет муниципального округа):</w:t>
      </w:r>
    </w:p>
    <w:p w:rsidR="001B2AAE" w:rsidRPr="005022BA" w:rsidRDefault="00F40E49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</w:t>
      </w:r>
      <w:r w:rsidR="001B2AAE" w:rsidRPr="005022BA">
        <w:rPr>
          <w:szCs w:val="28"/>
        </w:rPr>
        <w:t xml:space="preserve">общий объем доходов бюджета муниципального округа в сумме </w:t>
      </w:r>
      <w:r w:rsidR="008B156B">
        <w:rPr>
          <w:b/>
          <w:szCs w:val="28"/>
        </w:rPr>
        <w:t>867 905,5</w:t>
      </w:r>
      <w:r w:rsidR="005B55DE">
        <w:rPr>
          <w:b/>
          <w:szCs w:val="28"/>
        </w:rPr>
        <w:t xml:space="preserve"> </w:t>
      </w:r>
      <w:r w:rsidR="001B2AAE" w:rsidRPr="005022BA">
        <w:rPr>
          <w:szCs w:val="28"/>
        </w:rPr>
        <w:t>тыс. рублей</w:t>
      </w:r>
      <w:r w:rsidR="001B2AAE" w:rsidRPr="005022BA">
        <w:rPr>
          <w:b/>
          <w:szCs w:val="28"/>
        </w:rPr>
        <w:t>;</w:t>
      </w:r>
    </w:p>
    <w:p w:rsidR="001B2AAE" w:rsidRPr="005022BA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 xml:space="preserve">2) общий объем расходов бюджета муниципального округа в сумме </w:t>
      </w:r>
      <w:r w:rsidR="008B156B">
        <w:rPr>
          <w:szCs w:val="28"/>
        </w:rPr>
        <w:t xml:space="preserve">              </w:t>
      </w:r>
      <w:r w:rsidR="008B156B">
        <w:rPr>
          <w:b/>
          <w:szCs w:val="28"/>
        </w:rPr>
        <w:t>904 150,8</w:t>
      </w:r>
      <w:r w:rsidR="005B55DE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рублей; </w:t>
      </w:r>
    </w:p>
    <w:p w:rsidR="001B2AAE" w:rsidRPr="00CB4D0C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в сумме</w:t>
      </w:r>
      <w:r w:rsidR="005B55DE">
        <w:rPr>
          <w:b/>
          <w:szCs w:val="28"/>
        </w:rPr>
        <w:t xml:space="preserve"> </w:t>
      </w:r>
      <w:r w:rsidR="00A22E2B">
        <w:rPr>
          <w:b/>
          <w:szCs w:val="28"/>
        </w:rPr>
        <w:t>36</w:t>
      </w:r>
      <w:r w:rsidR="008B156B">
        <w:rPr>
          <w:b/>
          <w:szCs w:val="28"/>
        </w:rPr>
        <w:t> 245,3</w:t>
      </w:r>
      <w:r w:rsidR="00BA434D">
        <w:rPr>
          <w:b/>
          <w:szCs w:val="28"/>
        </w:rPr>
        <w:t xml:space="preserve"> </w:t>
      </w:r>
      <w:r w:rsidR="00BA434D" w:rsidRPr="00BA434D">
        <w:rPr>
          <w:szCs w:val="28"/>
        </w:rPr>
        <w:t>тыс.</w:t>
      </w:r>
      <w:r w:rsidRPr="00CB4D0C">
        <w:rPr>
          <w:szCs w:val="28"/>
        </w:rPr>
        <w:t xml:space="preserve">рублей. </w:t>
      </w:r>
    </w:p>
    <w:p w:rsidR="00102918" w:rsidRDefault="001B2AAE" w:rsidP="00A22E2B">
      <w:pPr>
        <w:pStyle w:val="afc"/>
        <w:shd w:val="clear" w:color="auto" w:fill="FFFFFF"/>
        <w:rPr>
          <w:szCs w:val="28"/>
        </w:rPr>
      </w:pPr>
      <w:r w:rsidRPr="00CB4D0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A22E2B">
        <w:rPr>
          <w:b/>
          <w:szCs w:val="28"/>
        </w:rPr>
        <w:t>36</w:t>
      </w:r>
      <w:r w:rsidR="008B156B">
        <w:rPr>
          <w:b/>
          <w:szCs w:val="28"/>
        </w:rPr>
        <w:t> 245,3</w:t>
      </w:r>
      <w:r w:rsidR="008E4CDD" w:rsidRPr="008E4CDD">
        <w:rPr>
          <w:b/>
          <w:szCs w:val="28"/>
        </w:rPr>
        <w:t xml:space="preserve"> </w:t>
      </w:r>
      <w:r w:rsidRPr="005022BA">
        <w:rPr>
          <w:szCs w:val="28"/>
        </w:rPr>
        <w:t xml:space="preserve">тыс.рублей за счет изменения остатков средств на счете бюджета муниципального округа в сумме </w:t>
      </w:r>
      <w:r w:rsidR="008B156B">
        <w:rPr>
          <w:b/>
          <w:szCs w:val="28"/>
        </w:rPr>
        <w:t>36 245,3</w:t>
      </w:r>
      <w:r w:rsidR="008E4CDD" w:rsidRPr="008E4CDD">
        <w:rPr>
          <w:b/>
          <w:szCs w:val="28"/>
        </w:rPr>
        <w:t xml:space="preserve"> </w:t>
      </w:r>
      <w:r w:rsidRPr="005022BA">
        <w:rPr>
          <w:szCs w:val="28"/>
        </w:rPr>
        <w:t>тыс.руб</w:t>
      </w:r>
      <w:r w:rsidR="00BA434D">
        <w:rPr>
          <w:szCs w:val="28"/>
        </w:rPr>
        <w:t>лей</w:t>
      </w:r>
      <w:r w:rsidRPr="005022BA">
        <w:rPr>
          <w:szCs w:val="28"/>
        </w:rPr>
        <w:t>.</w:t>
      </w:r>
      <w:r w:rsidR="006D136F">
        <w:rPr>
          <w:szCs w:val="28"/>
        </w:rPr>
        <w:t>»</w:t>
      </w:r>
    </w:p>
    <w:p w:rsidR="00102918" w:rsidRDefault="00102918" w:rsidP="00102918">
      <w:pPr>
        <w:pStyle w:val="afc"/>
        <w:numPr>
          <w:ilvl w:val="1"/>
          <w:numId w:val="0"/>
        </w:numPr>
        <w:ind w:firstLine="709"/>
        <w:rPr>
          <w:szCs w:val="28"/>
        </w:rPr>
      </w:pPr>
      <w:r w:rsidRPr="004F2930">
        <w:rPr>
          <w:szCs w:val="28"/>
        </w:rPr>
        <w:t>1.2.</w:t>
      </w:r>
      <w:r>
        <w:rPr>
          <w:szCs w:val="28"/>
        </w:rPr>
        <w:t xml:space="preserve"> </w:t>
      </w:r>
      <w:r w:rsidR="006A1070">
        <w:rPr>
          <w:szCs w:val="28"/>
        </w:rPr>
        <w:t xml:space="preserve">Пункт 4 статьи </w:t>
      </w:r>
      <w:r w:rsidR="00E74C99">
        <w:rPr>
          <w:szCs w:val="28"/>
        </w:rPr>
        <w:t>2</w:t>
      </w:r>
      <w:r w:rsidR="00C239F4">
        <w:rPr>
          <w:szCs w:val="28"/>
        </w:rPr>
        <w:t xml:space="preserve"> </w:t>
      </w:r>
      <w:r>
        <w:rPr>
          <w:szCs w:val="28"/>
        </w:rPr>
        <w:t>изложить в редакции следующего содержания:</w:t>
      </w:r>
    </w:p>
    <w:p w:rsidR="004511BE" w:rsidRDefault="00102918" w:rsidP="006A1070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«4. </w:t>
      </w:r>
      <w:r w:rsidRPr="00EF5924">
        <w:rPr>
          <w:iCs/>
          <w:szCs w:val="28"/>
        </w:rPr>
        <w:t xml:space="preserve">Утвердить общий объем межбюджетных трансфертов, получаемых в </w:t>
      </w:r>
      <w:r w:rsidRPr="00EF5924">
        <w:rPr>
          <w:iCs/>
          <w:szCs w:val="28"/>
        </w:rPr>
        <w:lastRenderedPageBreak/>
        <w:t>бюджет муниципального округа из бюджетов д</w:t>
      </w:r>
      <w:r>
        <w:rPr>
          <w:iCs/>
          <w:szCs w:val="28"/>
        </w:rPr>
        <w:t>ругих уровней, на 202</w:t>
      </w:r>
      <w:r w:rsidR="006D136F">
        <w:rPr>
          <w:iCs/>
          <w:szCs w:val="28"/>
        </w:rPr>
        <w:t>2</w:t>
      </w:r>
      <w:r w:rsidRPr="00EF5924">
        <w:rPr>
          <w:iCs/>
          <w:szCs w:val="28"/>
        </w:rPr>
        <w:t xml:space="preserve"> год в сумме </w:t>
      </w:r>
      <w:r w:rsidR="008B156B">
        <w:rPr>
          <w:b/>
          <w:iCs/>
          <w:szCs w:val="28"/>
        </w:rPr>
        <w:t>771 521,5</w:t>
      </w:r>
      <w:r w:rsidR="003D59F8">
        <w:rPr>
          <w:iCs/>
          <w:szCs w:val="28"/>
        </w:rPr>
        <w:t xml:space="preserve"> </w:t>
      </w:r>
      <w:r>
        <w:rPr>
          <w:iCs/>
          <w:szCs w:val="28"/>
        </w:rPr>
        <w:t>тыс. рублей, на 202</w:t>
      </w:r>
      <w:r w:rsidR="006D136F">
        <w:rPr>
          <w:iCs/>
          <w:szCs w:val="28"/>
        </w:rPr>
        <w:t>3</w:t>
      </w:r>
      <w:r w:rsidRPr="00EF5924">
        <w:rPr>
          <w:iCs/>
          <w:szCs w:val="28"/>
        </w:rPr>
        <w:t xml:space="preserve"> год в сумме </w:t>
      </w:r>
      <w:r w:rsidR="003D59F8">
        <w:rPr>
          <w:b/>
          <w:iCs/>
          <w:szCs w:val="28"/>
        </w:rPr>
        <w:t>685</w:t>
      </w:r>
      <w:r w:rsidR="00AB2481">
        <w:rPr>
          <w:b/>
          <w:iCs/>
          <w:szCs w:val="28"/>
        </w:rPr>
        <w:t> 063,0</w:t>
      </w:r>
      <w:r>
        <w:rPr>
          <w:iCs/>
          <w:szCs w:val="28"/>
        </w:rPr>
        <w:t xml:space="preserve"> тыс. рублей и на 202</w:t>
      </w:r>
      <w:r w:rsidR="006D136F">
        <w:rPr>
          <w:iCs/>
          <w:szCs w:val="28"/>
        </w:rPr>
        <w:t>4</w:t>
      </w:r>
      <w:r w:rsidRPr="00EF5924">
        <w:rPr>
          <w:iCs/>
          <w:szCs w:val="28"/>
        </w:rPr>
        <w:t xml:space="preserve"> год в сумме </w:t>
      </w:r>
      <w:r w:rsidR="003D59F8">
        <w:rPr>
          <w:b/>
          <w:iCs/>
          <w:szCs w:val="28"/>
        </w:rPr>
        <w:t>647</w:t>
      </w:r>
      <w:r w:rsidR="00AB2481">
        <w:rPr>
          <w:b/>
          <w:iCs/>
          <w:szCs w:val="28"/>
        </w:rPr>
        <w:t> 618,8</w:t>
      </w:r>
      <w:r w:rsidR="003D59F8">
        <w:rPr>
          <w:b/>
          <w:iCs/>
          <w:szCs w:val="28"/>
        </w:rPr>
        <w:t xml:space="preserve"> </w:t>
      </w:r>
      <w:r w:rsidRPr="00EF5924">
        <w:rPr>
          <w:iCs/>
          <w:szCs w:val="28"/>
        </w:rPr>
        <w:t>тыс. рублей</w:t>
      </w:r>
      <w:proofErr w:type="gramStart"/>
      <w:r>
        <w:rPr>
          <w:iCs/>
          <w:szCs w:val="28"/>
        </w:rPr>
        <w:t>.»</w:t>
      </w:r>
      <w:proofErr w:type="gramEnd"/>
    </w:p>
    <w:p w:rsidR="00C239F4" w:rsidRDefault="00BA434D" w:rsidP="00C239F4">
      <w:pPr>
        <w:pStyle w:val="afc"/>
        <w:rPr>
          <w:rStyle w:val="FontStyle11"/>
          <w:sz w:val="28"/>
          <w:szCs w:val="28"/>
        </w:rPr>
      </w:pPr>
      <w:r w:rsidRPr="004F2930">
        <w:rPr>
          <w:szCs w:val="28"/>
        </w:rPr>
        <w:t>1.3.</w:t>
      </w:r>
      <w:r>
        <w:rPr>
          <w:szCs w:val="28"/>
        </w:rPr>
        <w:t xml:space="preserve"> </w:t>
      </w:r>
      <w:r w:rsidR="00C239F4">
        <w:rPr>
          <w:rStyle w:val="FontStyle11"/>
          <w:sz w:val="28"/>
          <w:szCs w:val="28"/>
        </w:rPr>
        <w:t xml:space="preserve">Пункт 6 </w:t>
      </w:r>
      <w:r w:rsidR="00C239F4">
        <w:rPr>
          <w:iCs/>
          <w:szCs w:val="28"/>
        </w:rPr>
        <w:t>статьи 3</w:t>
      </w:r>
      <w:r w:rsidR="00C239F4"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C239F4" w:rsidRPr="00904F46" w:rsidRDefault="00C239F4" w:rsidP="00C239F4">
      <w:pPr>
        <w:pStyle w:val="afc"/>
        <w:rPr>
          <w:szCs w:val="28"/>
        </w:rPr>
      </w:pPr>
      <w:r>
        <w:rPr>
          <w:szCs w:val="28"/>
        </w:rPr>
        <w:t xml:space="preserve">«6. </w:t>
      </w:r>
      <w:r w:rsidRPr="00904F46">
        <w:rPr>
          <w:szCs w:val="28"/>
        </w:rPr>
        <w:t xml:space="preserve">Утвердить общий объем </w:t>
      </w:r>
      <w:r>
        <w:rPr>
          <w:szCs w:val="28"/>
        </w:rPr>
        <w:t xml:space="preserve">средств муниципального </w:t>
      </w:r>
      <w:r w:rsidRPr="00904F46">
        <w:rPr>
          <w:szCs w:val="28"/>
        </w:rPr>
        <w:t xml:space="preserve">дорожного фонда на 2022 год в сумме </w:t>
      </w:r>
      <w:r w:rsidR="00A22E2B">
        <w:rPr>
          <w:b/>
          <w:szCs w:val="28"/>
        </w:rPr>
        <w:t>95</w:t>
      </w:r>
      <w:r>
        <w:rPr>
          <w:b/>
          <w:szCs w:val="28"/>
        </w:rPr>
        <w:t> 230,6</w:t>
      </w:r>
      <w:r w:rsidRPr="00904F46">
        <w:rPr>
          <w:szCs w:val="28"/>
        </w:rPr>
        <w:t xml:space="preserve"> тыс. рублей, на 2023 год в сумме </w:t>
      </w:r>
      <w:r>
        <w:rPr>
          <w:b/>
          <w:szCs w:val="28"/>
        </w:rPr>
        <w:t>47 127,8</w:t>
      </w:r>
      <w:r w:rsidRPr="00904F46">
        <w:rPr>
          <w:szCs w:val="28"/>
        </w:rPr>
        <w:t xml:space="preserve"> тыс. рублей, на 2024 год в сумме </w:t>
      </w:r>
      <w:r>
        <w:rPr>
          <w:b/>
          <w:szCs w:val="28"/>
        </w:rPr>
        <w:t xml:space="preserve">49 070,6 </w:t>
      </w:r>
      <w:r w:rsidRPr="00904F46">
        <w:rPr>
          <w:szCs w:val="28"/>
        </w:rPr>
        <w:t>тыс. рублей.</w:t>
      </w:r>
    </w:p>
    <w:p w:rsidR="00C239F4" w:rsidRDefault="00C239F4" w:rsidP="00C239F4">
      <w:pPr>
        <w:pStyle w:val="33"/>
        <w:spacing w:after="0"/>
        <w:ind w:left="0" w:firstLine="709"/>
        <w:jc w:val="both"/>
        <w:rPr>
          <w:sz w:val="28"/>
          <w:szCs w:val="28"/>
        </w:rPr>
      </w:pPr>
      <w:r w:rsidRPr="00FF4619">
        <w:rPr>
          <w:sz w:val="28"/>
          <w:szCs w:val="28"/>
        </w:rPr>
        <w:t>Утвердить распределение средств дорожного фон</w:t>
      </w:r>
      <w:r>
        <w:rPr>
          <w:sz w:val="28"/>
          <w:szCs w:val="28"/>
        </w:rPr>
        <w:t>да муниципального округа на 2022 год и на плановый период 2023</w:t>
      </w:r>
      <w:r w:rsidRPr="00FF4619">
        <w:rPr>
          <w:sz w:val="28"/>
          <w:szCs w:val="28"/>
        </w:rPr>
        <w:t>-</w:t>
      </w:r>
      <w:r>
        <w:rPr>
          <w:sz w:val="28"/>
          <w:szCs w:val="28"/>
        </w:rPr>
        <w:t>2024</w:t>
      </w:r>
      <w:r w:rsidRPr="00FF4619">
        <w:rPr>
          <w:sz w:val="28"/>
          <w:szCs w:val="28"/>
        </w:rPr>
        <w:t xml:space="preserve"> годов согласно приложению </w:t>
      </w:r>
      <w:r>
        <w:rPr>
          <w:sz w:val="28"/>
          <w:szCs w:val="28"/>
        </w:rPr>
        <w:t>5</w:t>
      </w:r>
      <w:r w:rsidRPr="00FF4619">
        <w:rPr>
          <w:sz w:val="28"/>
          <w:szCs w:val="28"/>
        </w:rPr>
        <w:t xml:space="preserve"> к настоящему решению</w:t>
      </w:r>
      <w:proofErr w:type="gramStart"/>
      <w:r w:rsidRPr="00FF4619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>»</w:t>
      </w:r>
      <w:bookmarkStart w:id="0" w:name="_GoBack"/>
      <w:bookmarkEnd w:id="0"/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 w:rsidRPr="004F2930">
        <w:rPr>
          <w:rStyle w:val="FontStyle11"/>
          <w:sz w:val="28"/>
          <w:szCs w:val="28"/>
        </w:rPr>
        <w:t>1.</w:t>
      </w:r>
      <w:r w:rsidR="00D45E47" w:rsidRPr="004F2930">
        <w:rPr>
          <w:rStyle w:val="FontStyle11"/>
          <w:sz w:val="28"/>
          <w:szCs w:val="28"/>
        </w:rPr>
        <w:t>4</w:t>
      </w:r>
      <w:r w:rsidR="004E3609" w:rsidRPr="004F2930">
        <w:rPr>
          <w:rStyle w:val="FontStyle11"/>
          <w:sz w:val="28"/>
          <w:szCs w:val="28"/>
        </w:rPr>
        <w:t>.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3D59F8">
        <w:rPr>
          <w:rStyle w:val="FontStyle11"/>
          <w:sz w:val="28"/>
          <w:szCs w:val="28"/>
        </w:rPr>
        <w:t xml:space="preserve"> </w:t>
      </w:r>
      <w:r w:rsidR="00A22E2B">
        <w:rPr>
          <w:rStyle w:val="FontStyle11"/>
          <w:sz w:val="28"/>
          <w:szCs w:val="28"/>
        </w:rPr>
        <w:t>1, 2, 3</w:t>
      </w:r>
      <w:r w:rsidR="00BA434D">
        <w:rPr>
          <w:rStyle w:val="FontStyle11"/>
          <w:sz w:val="28"/>
          <w:szCs w:val="28"/>
        </w:rPr>
        <w:t>,</w:t>
      </w:r>
      <w:r w:rsidR="00C239F4">
        <w:rPr>
          <w:rStyle w:val="FontStyle11"/>
          <w:sz w:val="28"/>
          <w:szCs w:val="28"/>
        </w:rPr>
        <w:t xml:space="preserve"> 5,</w:t>
      </w:r>
      <w:r w:rsidR="00E74C99">
        <w:rPr>
          <w:rStyle w:val="FontStyle11"/>
          <w:sz w:val="28"/>
          <w:szCs w:val="28"/>
        </w:rPr>
        <w:t xml:space="preserve"> 6</w:t>
      </w:r>
      <w:r w:rsidR="003D59F8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4E3609" w:rsidP="003D59F8">
      <w:pPr>
        <w:pStyle w:val="33"/>
        <w:spacing w:after="0"/>
        <w:ind w:left="709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2</w:t>
      </w:r>
      <w:r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proofErr w:type="spellStart"/>
      <w:r w:rsidR="002276EC">
        <w:rPr>
          <w:sz w:val="28"/>
          <w:szCs w:val="28"/>
        </w:rPr>
        <w:t>Юсьвинские</w:t>
      </w:r>
      <w:proofErr w:type="spellEnd"/>
      <w:r w:rsidR="002276EC">
        <w:rPr>
          <w:sz w:val="28"/>
          <w:szCs w:val="28"/>
        </w:rPr>
        <w:t xml:space="preserve"> вести</w:t>
      </w:r>
      <w:r w:rsidR="002276EC" w:rsidRPr="00537C7C">
        <w:rPr>
          <w:sz w:val="28"/>
          <w:szCs w:val="28"/>
        </w:rPr>
        <w:t>».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Style w:val="a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708"/>
        <w:gridCol w:w="4643"/>
      </w:tblGrid>
      <w:tr w:rsidR="008B156B" w:rsidTr="008B156B">
        <w:tc>
          <w:tcPr>
            <w:tcW w:w="4503" w:type="dxa"/>
          </w:tcPr>
          <w:p w:rsidR="008B156B" w:rsidRPr="00A7643A" w:rsidRDefault="008B156B" w:rsidP="008B156B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  <w:p w:rsidR="00A966EF" w:rsidRDefault="00A966EF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</w:t>
            </w:r>
            <w:proofErr w:type="spellStart"/>
            <w:r>
              <w:rPr>
                <w:szCs w:val="28"/>
              </w:rPr>
              <w:t>О.И.Власова</w:t>
            </w:r>
            <w:proofErr w:type="spellEnd"/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8B156B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И.п</w:t>
            </w:r>
            <w:proofErr w:type="spellEnd"/>
            <w:r>
              <w:rPr>
                <w:szCs w:val="28"/>
              </w:rPr>
              <w:t xml:space="preserve">. главы муниципального округа – главы </w:t>
            </w:r>
            <w:r w:rsidRPr="00A7643A">
              <w:rPr>
                <w:szCs w:val="28"/>
              </w:rPr>
              <w:t>администрации Юсьвинского муниципального округа Пермского края</w:t>
            </w:r>
          </w:p>
          <w:p w:rsidR="008B156B" w:rsidRDefault="00A966EF" w:rsidP="00DD2CBC">
            <w:pPr>
              <w:pStyle w:val="affa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  <w:proofErr w:type="spellStart"/>
            <w:r>
              <w:rPr>
                <w:szCs w:val="28"/>
              </w:rPr>
              <w:t>Н.Г.Никулин</w:t>
            </w:r>
            <w:proofErr w:type="spellEnd"/>
          </w:p>
        </w:tc>
      </w:tr>
      <w:tr w:rsidR="008B156B" w:rsidTr="008B156B">
        <w:tc>
          <w:tcPr>
            <w:tcW w:w="4503" w:type="dxa"/>
          </w:tcPr>
          <w:p w:rsidR="008B156B" w:rsidRDefault="008B156B" w:rsidP="00A966EF">
            <w:pPr>
              <w:pStyle w:val="affa"/>
              <w:rPr>
                <w:szCs w:val="28"/>
              </w:rPr>
            </w:pPr>
          </w:p>
        </w:tc>
        <w:tc>
          <w:tcPr>
            <w:tcW w:w="708" w:type="dxa"/>
          </w:tcPr>
          <w:p w:rsidR="008B156B" w:rsidRDefault="008B156B" w:rsidP="00DD2CBC">
            <w:pPr>
              <w:pStyle w:val="affa"/>
              <w:jc w:val="both"/>
              <w:rPr>
                <w:szCs w:val="28"/>
              </w:rPr>
            </w:pPr>
          </w:p>
        </w:tc>
        <w:tc>
          <w:tcPr>
            <w:tcW w:w="4643" w:type="dxa"/>
          </w:tcPr>
          <w:p w:rsidR="008B156B" w:rsidRDefault="008B156B" w:rsidP="00A966EF">
            <w:pPr>
              <w:pStyle w:val="affa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</w:t>
            </w:r>
          </w:p>
        </w:tc>
      </w:tr>
    </w:tbl>
    <w:p w:rsidR="008B156B" w:rsidRDefault="008B156B" w:rsidP="00DD2CBC">
      <w:pPr>
        <w:pStyle w:val="affa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5"/>
        <w:gridCol w:w="5081"/>
      </w:tblGrid>
      <w:tr w:rsidR="004E3609" w:rsidRPr="00E30F59" w:rsidTr="00FA5E9A">
        <w:trPr>
          <w:trHeight w:val="952"/>
        </w:trPr>
        <w:tc>
          <w:tcPr>
            <w:tcW w:w="4750" w:type="dxa"/>
            <w:hideMark/>
          </w:tcPr>
          <w:p w:rsidR="00A22C63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</w:p>
          <w:p w:rsidR="008B156B" w:rsidRDefault="00A22C63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</w:t>
            </w:r>
          </w:p>
          <w:p w:rsidR="004E3609" w:rsidRPr="00A7643A" w:rsidRDefault="008B156B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  <w:r w:rsidR="00A22C63">
              <w:rPr>
                <w:szCs w:val="28"/>
              </w:rPr>
              <w:t xml:space="preserve"> </w:t>
            </w:r>
          </w:p>
          <w:p w:rsidR="004E3609" w:rsidRPr="00A7643A" w:rsidRDefault="004E3609" w:rsidP="005722D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5173" w:type="dxa"/>
            <w:hideMark/>
          </w:tcPr>
          <w:p w:rsidR="00A22E2B" w:rsidRDefault="00A22E2B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</w:p>
          <w:p w:rsidR="004E3609" w:rsidRPr="00A7643A" w:rsidRDefault="004E3609" w:rsidP="00A22C63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</w:p>
        </w:tc>
      </w:tr>
    </w:tbl>
    <w:p w:rsidR="004E3609" w:rsidRPr="00E30F59" w:rsidRDefault="004E3609" w:rsidP="004E3609">
      <w:pPr>
        <w:autoSpaceDE w:val="0"/>
        <w:autoSpaceDN w:val="0"/>
        <w:adjustRightInd w:val="0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A22C63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567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338" w:rsidRDefault="00182338">
      <w:r>
        <w:separator/>
      </w:r>
    </w:p>
  </w:endnote>
  <w:endnote w:type="continuationSeparator" w:id="0">
    <w:p w:rsidR="00182338" w:rsidRDefault="00182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f3"/>
      <w:jc w:val="right"/>
    </w:pPr>
  </w:p>
  <w:p w:rsidR="005A052E" w:rsidRDefault="005A052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338" w:rsidRDefault="00182338">
      <w:r>
        <w:separator/>
      </w:r>
    </w:p>
  </w:footnote>
  <w:footnote w:type="continuationSeparator" w:id="0">
    <w:p w:rsidR="00182338" w:rsidRDefault="00182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E678F4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5A052E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A052E">
      <w:rPr>
        <w:rStyle w:val="af5"/>
        <w:noProof/>
      </w:rPr>
      <w:t>0</w:t>
    </w:r>
    <w:r>
      <w:rPr>
        <w:rStyle w:val="af5"/>
      </w:rPr>
      <w:fldChar w:fldCharType="end"/>
    </w:r>
  </w:p>
  <w:p w:rsidR="005A052E" w:rsidRDefault="005A0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52E" w:rsidRDefault="005A052E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5559F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7770B"/>
    <w:rsid w:val="000817C3"/>
    <w:rsid w:val="00091C75"/>
    <w:rsid w:val="00091D74"/>
    <w:rsid w:val="000943F8"/>
    <w:rsid w:val="00094F18"/>
    <w:rsid w:val="00095079"/>
    <w:rsid w:val="0009614C"/>
    <w:rsid w:val="00096CE1"/>
    <w:rsid w:val="00097CC4"/>
    <w:rsid w:val="000A0858"/>
    <w:rsid w:val="000A2A53"/>
    <w:rsid w:val="000A656B"/>
    <w:rsid w:val="000A7BBD"/>
    <w:rsid w:val="000A7D5E"/>
    <w:rsid w:val="000B1025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06753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6083"/>
    <w:rsid w:val="00156A26"/>
    <w:rsid w:val="001575F8"/>
    <w:rsid w:val="00161538"/>
    <w:rsid w:val="001633E0"/>
    <w:rsid w:val="00165D00"/>
    <w:rsid w:val="00166ADD"/>
    <w:rsid w:val="00174020"/>
    <w:rsid w:val="00177184"/>
    <w:rsid w:val="00177228"/>
    <w:rsid w:val="00177869"/>
    <w:rsid w:val="00180A82"/>
    <w:rsid w:val="00182099"/>
    <w:rsid w:val="00182338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2731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1847"/>
    <w:rsid w:val="001D2882"/>
    <w:rsid w:val="001D2F8D"/>
    <w:rsid w:val="001D4A09"/>
    <w:rsid w:val="001D5346"/>
    <w:rsid w:val="001D5F8C"/>
    <w:rsid w:val="001E21A5"/>
    <w:rsid w:val="001E3AC1"/>
    <w:rsid w:val="001E42E4"/>
    <w:rsid w:val="001F307B"/>
    <w:rsid w:val="001F430F"/>
    <w:rsid w:val="001F4966"/>
    <w:rsid w:val="001F637E"/>
    <w:rsid w:val="001F7E45"/>
    <w:rsid w:val="002005F7"/>
    <w:rsid w:val="00207229"/>
    <w:rsid w:val="0020747C"/>
    <w:rsid w:val="00207C18"/>
    <w:rsid w:val="00207F9A"/>
    <w:rsid w:val="00210B7D"/>
    <w:rsid w:val="00210DDD"/>
    <w:rsid w:val="0021112A"/>
    <w:rsid w:val="00212272"/>
    <w:rsid w:val="00213049"/>
    <w:rsid w:val="002131C8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D5051"/>
    <w:rsid w:val="002D6D07"/>
    <w:rsid w:val="002E2213"/>
    <w:rsid w:val="002E3190"/>
    <w:rsid w:val="002E5E87"/>
    <w:rsid w:val="002E61D5"/>
    <w:rsid w:val="00300476"/>
    <w:rsid w:val="00300D2F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0A8D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59F8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F4A"/>
    <w:rsid w:val="00414C1E"/>
    <w:rsid w:val="00414EAA"/>
    <w:rsid w:val="004164FD"/>
    <w:rsid w:val="004169DD"/>
    <w:rsid w:val="004172E2"/>
    <w:rsid w:val="00422610"/>
    <w:rsid w:val="00423E18"/>
    <w:rsid w:val="004249CD"/>
    <w:rsid w:val="00425A52"/>
    <w:rsid w:val="00426928"/>
    <w:rsid w:val="004279A6"/>
    <w:rsid w:val="004318E5"/>
    <w:rsid w:val="004322EB"/>
    <w:rsid w:val="00434542"/>
    <w:rsid w:val="004361B3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6CF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4A04"/>
    <w:rsid w:val="004E7B97"/>
    <w:rsid w:val="004F2006"/>
    <w:rsid w:val="004F2930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C6F"/>
    <w:rsid w:val="00521DBF"/>
    <w:rsid w:val="00522203"/>
    <w:rsid w:val="00522D80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3C53"/>
    <w:rsid w:val="005763F1"/>
    <w:rsid w:val="00576D0F"/>
    <w:rsid w:val="00585079"/>
    <w:rsid w:val="00585B80"/>
    <w:rsid w:val="005864E7"/>
    <w:rsid w:val="00587486"/>
    <w:rsid w:val="00590692"/>
    <w:rsid w:val="00590998"/>
    <w:rsid w:val="00593185"/>
    <w:rsid w:val="00593AE7"/>
    <w:rsid w:val="005954B2"/>
    <w:rsid w:val="0059601B"/>
    <w:rsid w:val="00597AF6"/>
    <w:rsid w:val="005A052E"/>
    <w:rsid w:val="005A13D3"/>
    <w:rsid w:val="005A3DF1"/>
    <w:rsid w:val="005A54A9"/>
    <w:rsid w:val="005A7C4A"/>
    <w:rsid w:val="005B093A"/>
    <w:rsid w:val="005B30CE"/>
    <w:rsid w:val="005B3DC1"/>
    <w:rsid w:val="005B556A"/>
    <w:rsid w:val="005B55DE"/>
    <w:rsid w:val="005B70E2"/>
    <w:rsid w:val="005B73BE"/>
    <w:rsid w:val="005C0C7A"/>
    <w:rsid w:val="005C2D10"/>
    <w:rsid w:val="005C3B82"/>
    <w:rsid w:val="005C4C3C"/>
    <w:rsid w:val="005C6ED7"/>
    <w:rsid w:val="005E082F"/>
    <w:rsid w:val="005E1F28"/>
    <w:rsid w:val="005E2F10"/>
    <w:rsid w:val="005E3CB4"/>
    <w:rsid w:val="005E4164"/>
    <w:rsid w:val="005E660F"/>
    <w:rsid w:val="005E6C2A"/>
    <w:rsid w:val="005F09D2"/>
    <w:rsid w:val="005F0B29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16CCD"/>
    <w:rsid w:val="00621859"/>
    <w:rsid w:val="00624C36"/>
    <w:rsid w:val="006252C1"/>
    <w:rsid w:val="006343B5"/>
    <w:rsid w:val="0064022D"/>
    <w:rsid w:val="006413B5"/>
    <w:rsid w:val="00642956"/>
    <w:rsid w:val="00644E82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5017"/>
    <w:rsid w:val="006C5DDF"/>
    <w:rsid w:val="006C6D59"/>
    <w:rsid w:val="006D136F"/>
    <w:rsid w:val="006D1CF8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8D0"/>
    <w:rsid w:val="00722F39"/>
    <w:rsid w:val="00724521"/>
    <w:rsid w:val="0072495E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6F7C"/>
    <w:rsid w:val="00747324"/>
    <w:rsid w:val="007476FA"/>
    <w:rsid w:val="00750019"/>
    <w:rsid w:val="0075173F"/>
    <w:rsid w:val="00751B03"/>
    <w:rsid w:val="00753129"/>
    <w:rsid w:val="00753899"/>
    <w:rsid w:val="00753E9C"/>
    <w:rsid w:val="00754005"/>
    <w:rsid w:val="00755652"/>
    <w:rsid w:val="00755D70"/>
    <w:rsid w:val="0075716D"/>
    <w:rsid w:val="00757784"/>
    <w:rsid w:val="0076042F"/>
    <w:rsid w:val="00760716"/>
    <w:rsid w:val="00761FB0"/>
    <w:rsid w:val="0076321C"/>
    <w:rsid w:val="0076497E"/>
    <w:rsid w:val="00765AA7"/>
    <w:rsid w:val="00765B4C"/>
    <w:rsid w:val="00773ECA"/>
    <w:rsid w:val="0078105E"/>
    <w:rsid w:val="00785BC0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800645"/>
    <w:rsid w:val="00801948"/>
    <w:rsid w:val="008032CE"/>
    <w:rsid w:val="008052F9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3A35"/>
    <w:rsid w:val="008458E9"/>
    <w:rsid w:val="00850A3A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1BD2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3583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56B"/>
    <w:rsid w:val="008B1ADF"/>
    <w:rsid w:val="008B1D97"/>
    <w:rsid w:val="008B7763"/>
    <w:rsid w:val="008C4CE0"/>
    <w:rsid w:val="008C4ED0"/>
    <w:rsid w:val="008C5854"/>
    <w:rsid w:val="008D0C78"/>
    <w:rsid w:val="008D0EA9"/>
    <w:rsid w:val="008D27CD"/>
    <w:rsid w:val="008D3243"/>
    <w:rsid w:val="008D547C"/>
    <w:rsid w:val="008D6F10"/>
    <w:rsid w:val="008E1136"/>
    <w:rsid w:val="008E1526"/>
    <w:rsid w:val="008E26C5"/>
    <w:rsid w:val="008E4CDD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346"/>
    <w:rsid w:val="0094355A"/>
    <w:rsid w:val="009435DF"/>
    <w:rsid w:val="00943A3C"/>
    <w:rsid w:val="00946FE3"/>
    <w:rsid w:val="00947390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7EB7"/>
    <w:rsid w:val="00A22C63"/>
    <w:rsid w:val="00A22E2B"/>
    <w:rsid w:val="00A24939"/>
    <w:rsid w:val="00A24B32"/>
    <w:rsid w:val="00A27D99"/>
    <w:rsid w:val="00A3113F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27C8"/>
    <w:rsid w:val="00A833B2"/>
    <w:rsid w:val="00A8419D"/>
    <w:rsid w:val="00A8458A"/>
    <w:rsid w:val="00A8523F"/>
    <w:rsid w:val="00A85C06"/>
    <w:rsid w:val="00A8670C"/>
    <w:rsid w:val="00A87004"/>
    <w:rsid w:val="00A875C8"/>
    <w:rsid w:val="00A90F24"/>
    <w:rsid w:val="00A92E9D"/>
    <w:rsid w:val="00A934D9"/>
    <w:rsid w:val="00A93E49"/>
    <w:rsid w:val="00A9414E"/>
    <w:rsid w:val="00A9437A"/>
    <w:rsid w:val="00A9524D"/>
    <w:rsid w:val="00A966EF"/>
    <w:rsid w:val="00AA071C"/>
    <w:rsid w:val="00AA08EF"/>
    <w:rsid w:val="00AA08F9"/>
    <w:rsid w:val="00AA6BA1"/>
    <w:rsid w:val="00AB1A47"/>
    <w:rsid w:val="00AB1CEF"/>
    <w:rsid w:val="00AB2481"/>
    <w:rsid w:val="00AB2F74"/>
    <w:rsid w:val="00AB449F"/>
    <w:rsid w:val="00AB598F"/>
    <w:rsid w:val="00AB77A5"/>
    <w:rsid w:val="00AC0DD5"/>
    <w:rsid w:val="00AC2796"/>
    <w:rsid w:val="00AC2A1C"/>
    <w:rsid w:val="00AC3ADA"/>
    <w:rsid w:val="00AC452F"/>
    <w:rsid w:val="00AC4579"/>
    <w:rsid w:val="00AD09AC"/>
    <w:rsid w:val="00AD1FCD"/>
    <w:rsid w:val="00AD2BDD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E1"/>
    <w:rsid w:val="00B0643B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87A40"/>
    <w:rsid w:val="00B913C7"/>
    <w:rsid w:val="00B945B1"/>
    <w:rsid w:val="00B94D4B"/>
    <w:rsid w:val="00B95601"/>
    <w:rsid w:val="00B95C78"/>
    <w:rsid w:val="00BA0B74"/>
    <w:rsid w:val="00BA39F1"/>
    <w:rsid w:val="00BA434D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39F4"/>
    <w:rsid w:val="00C25152"/>
    <w:rsid w:val="00C26E16"/>
    <w:rsid w:val="00C273B1"/>
    <w:rsid w:val="00C33926"/>
    <w:rsid w:val="00C34100"/>
    <w:rsid w:val="00C367DD"/>
    <w:rsid w:val="00C401D3"/>
    <w:rsid w:val="00C47124"/>
    <w:rsid w:val="00C479B6"/>
    <w:rsid w:val="00C50C7B"/>
    <w:rsid w:val="00C519ED"/>
    <w:rsid w:val="00C51B5C"/>
    <w:rsid w:val="00C51CB1"/>
    <w:rsid w:val="00C52111"/>
    <w:rsid w:val="00C52148"/>
    <w:rsid w:val="00C52733"/>
    <w:rsid w:val="00C52AE4"/>
    <w:rsid w:val="00C560A9"/>
    <w:rsid w:val="00C564EE"/>
    <w:rsid w:val="00C56F56"/>
    <w:rsid w:val="00C606B8"/>
    <w:rsid w:val="00C61FBF"/>
    <w:rsid w:val="00C64FD5"/>
    <w:rsid w:val="00C65079"/>
    <w:rsid w:val="00C656B2"/>
    <w:rsid w:val="00C659BB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52CC"/>
    <w:rsid w:val="00CA6319"/>
    <w:rsid w:val="00CA7D18"/>
    <w:rsid w:val="00CB088A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32C"/>
    <w:rsid w:val="00D105CF"/>
    <w:rsid w:val="00D11427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478"/>
    <w:rsid w:val="00D37586"/>
    <w:rsid w:val="00D42587"/>
    <w:rsid w:val="00D43A8B"/>
    <w:rsid w:val="00D4549C"/>
    <w:rsid w:val="00D45D9C"/>
    <w:rsid w:val="00D45E47"/>
    <w:rsid w:val="00D4763D"/>
    <w:rsid w:val="00D47DBF"/>
    <w:rsid w:val="00D51BD7"/>
    <w:rsid w:val="00D54C7F"/>
    <w:rsid w:val="00D55A99"/>
    <w:rsid w:val="00D60747"/>
    <w:rsid w:val="00D6093A"/>
    <w:rsid w:val="00D6167A"/>
    <w:rsid w:val="00D61B88"/>
    <w:rsid w:val="00D63A29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856"/>
    <w:rsid w:val="00DA0F34"/>
    <w:rsid w:val="00DA164F"/>
    <w:rsid w:val="00DA18D2"/>
    <w:rsid w:val="00DA1BA4"/>
    <w:rsid w:val="00DA3003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C6BE1"/>
    <w:rsid w:val="00DD066D"/>
    <w:rsid w:val="00DD10A2"/>
    <w:rsid w:val="00DD11A5"/>
    <w:rsid w:val="00DD2CBC"/>
    <w:rsid w:val="00DD2E6B"/>
    <w:rsid w:val="00DD303E"/>
    <w:rsid w:val="00DD33CE"/>
    <w:rsid w:val="00DE0B55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7955"/>
    <w:rsid w:val="00E10E16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678F4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14B"/>
    <w:rsid w:val="00F324C5"/>
    <w:rsid w:val="00F337C3"/>
    <w:rsid w:val="00F34A13"/>
    <w:rsid w:val="00F36CAA"/>
    <w:rsid w:val="00F406D0"/>
    <w:rsid w:val="00F40E49"/>
    <w:rsid w:val="00F41FCD"/>
    <w:rsid w:val="00F52FD4"/>
    <w:rsid w:val="00F53123"/>
    <w:rsid w:val="00F5351C"/>
    <w:rsid w:val="00F54CFE"/>
    <w:rsid w:val="00F550A6"/>
    <w:rsid w:val="00F56317"/>
    <w:rsid w:val="00F56565"/>
    <w:rsid w:val="00F575B3"/>
    <w:rsid w:val="00F60214"/>
    <w:rsid w:val="00F6286E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4509"/>
    <w:rsid w:val="00F85436"/>
    <w:rsid w:val="00F879DA"/>
    <w:rsid w:val="00F87EB9"/>
    <w:rsid w:val="00F91035"/>
    <w:rsid w:val="00F94CDB"/>
    <w:rsid w:val="00F960B9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0CCE"/>
    <w:rsid w:val="00FC20D6"/>
    <w:rsid w:val="00FC2870"/>
    <w:rsid w:val="00FC552D"/>
    <w:rsid w:val="00FC622D"/>
    <w:rsid w:val="00FC7F73"/>
    <w:rsid w:val="00FD0F97"/>
    <w:rsid w:val="00FD6C72"/>
    <w:rsid w:val="00FD7B8A"/>
    <w:rsid w:val="00FE1916"/>
    <w:rsid w:val="00FE20DD"/>
    <w:rsid w:val="00FE4011"/>
    <w:rsid w:val="00FE4E70"/>
    <w:rsid w:val="00FF045B"/>
    <w:rsid w:val="00FF08AB"/>
    <w:rsid w:val="00FF4865"/>
    <w:rsid w:val="00FF4D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CCAF9-9F3B-4E92-B396-E3952F95C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2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BorisovaEV</dc:creator>
  <cp:lastModifiedBy>user</cp:lastModifiedBy>
  <cp:revision>4</cp:revision>
  <cp:lastPrinted>2022-09-09T06:59:00Z</cp:lastPrinted>
  <dcterms:created xsi:type="dcterms:W3CDTF">2022-09-19T11:40:00Z</dcterms:created>
  <dcterms:modified xsi:type="dcterms:W3CDTF">2022-09-22T07:47:00Z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